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24" w:rsidRDefault="00EF2324">
      <w:pPr>
        <w:rPr>
          <w:noProof/>
          <w:sz w:val="32"/>
          <w:szCs w:val="32"/>
          <w:lang w:val="en-US"/>
        </w:rPr>
      </w:pPr>
      <w:r w:rsidRPr="00982270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2" o:spid="_x0000_i1025" type="#_x0000_t75" style="width:464.25pt;height:381pt;visibility:visible">
            <v:imagedata r:id="rId4" o:title=""/>
          </v:shape>
        </w:pict>
      </w:r>
    </w:p>
    <w:p w:rsidR="00EF2324" w:rsidRDefault="00EF2324">
      <w:pPr>
        <w:rPr>
          <w:noProof/>
          <w:sz w:val="32"/>
          <w:szCs w:val="32"/>
        </w:rPr>
      </w:pPr>
      <w:r w:rsidRPr="00982270">
        <w:rPr>
          <w:noProof/>
          <w:sz w:val="32"/>
          <w:szCs w:val="32"/>
        </w:rPr>
        <w:fldChar w:fldCharType="begin"/>
      </w:r>
      <w:r w:rsidRPr="00982270">
        <w:rPr>
          <w:noProof/>
          <w:sz w:val="32"/>
          <w:szCs w:val="32"/>
        </w:rPr>
        <w:instrText xml:space="preserve"> QUOTE </w:instrText>
      </w:r>
      <w:r w:rsidRPr="00982270">
        <w:pict>
          <v:shape id="_x0000_i1026" type="#_x0000_t75" style="width:171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07A5B&quot;/&gt;&lt;wsp:rsid wsp:val=&quot;0024210B&quot;/&gt;&lt;wsp:rsid wsp:val=&quot;004C1384&quot;/&gt;&lt;wsp:rsid wsp:val=&quot;00791218&quot;/&gt;&lt;wsp:rsid wsp:val=&quot;007A48EC&quot;/&gt;&lt;wsp:rsid wsp:val=&quot;00905F19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207A5B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e&gt;&lt;/m:d&gt;&lt;/m:e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2&quot;/&gt;&lt;w:sz-cs w:val=&quot;32&quot;/&gt;&lt;/w:rPr&gt;&lt;m:t&gt;Î·Î¼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-&lt;/m:t&gt;&lt;/m:r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982270">
        <w:rPr>
          <w:noProof/>
          <w:sz w:val="32"/>
          <w:szCs w:val="32"/>
        </w:rPr>
        <w:instrText xml:space="preserve"> </w:instrText>
      </w:r>
      <w:r w:rsidRPr="00982270">
        <w:rPr>
          <w:noProof/>
          <w:sz w:val="32"/>
          <w:szCs w:val="32"/>
        </w:rPr>
        <w:fldChar w:fldCharType="separate"/>
      </w:r>
      <w:r w:rsidRPr="00982270">
        <w:pict>
          <v:shape id="_x0000_i1027" type="#_x0000_t75" style="width:171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07A5B&quot;/&gt;&lt;wsp:rsid wsp:val=&quot;0024210B&quot;/&gt;&lt;wsp:rsid wsp:val=&quot;004C1384&quot;/&gt;&lt;wsp:rsid wsp:val=&quot;00791218&quot;/&gt;&lt;wsp:rsid wsp:val=&quot;007A48EC&quot;/&gt;&lt;wsp:rsid wsp:val=&quot;00905F19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207A5B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e&gt;&lt;/m:d&gt;&lt;/m:e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2&quot;/&gt;&lt;w:sz-cs w:val=&quot;32&quot;/&gt;&lt;/w:rPr&gt;&lt;m:t&gt;Î·Î¼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-&lt;/m:t&gt;&lt;/m:r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982270">
        <w:rPr>
          <w:noProof/>
          <w:sz w:val="32"/>
          <w:szCs w:val="32"/>
        </w:rPr>
        <w:fldChar w:fldCharType="end"/>
      </w:r>
      <w:r w:rsidRPr="009E5540">
        <w:rPr>
          <w:noProof/>
          <w:sz w:val="32"/>
          <w:szCs w:val="32"/>
        </w:rPr>
        <w:t xml:space="preserve">    με   </w:t>
      </w:r>
      <w:r w:rsidRPr="00982270">
        <w:rPr>
          <w:noProof/>
          <w:sz w:val="32"/>
          <w:szCs w:val="32"/>
        </w:rPr>
        <w:fldChar w:fldCharType="begin"/>
      </w:r>
      <w:r w:rsidRPr="00982270">
        <w:rPr>
          <w:noProof/>
          <w:sz w:val="32"/>
          <w:szCs w:val="32"/>
        </w:rPr>
        <w:instrText xml:space="preserve"> QUOTE </w:instrText>
      </w:r>
      <w:r w:rsidRPr="00982270">
        <w:pict>
          <v:shape id="_x0000_i1028" type="#_x0000_t75" style="width:88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4210B&quot;/&gt;&lt;wsp:rsid wsp:val=&quot;004C1384&quot;/&gt;&lt;wsp:rsid wsp:val=&quot;004C5BD6&quot;/&gt;&lt;wsp:rsid wsp:val=&quot;00791218&quot;/&gt;&lt;wsp:rsid wsp:val=&quot;007A48EC&quot;/&gt;&lt;wsp:rsid wsp:val=&quot;00905F19&quot;/&gt;&lt;wsp:rsid wsp:val=&quot;00982270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4C5BD6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lnx-x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sSupPr&gt;&lt;m:e&gt;&lt;m:r&gt;&lt;w:rPr&gt;&lt;w:rFonts w:ascii=&quot;Cambria Math&quot; w:h-ansi=&quot;Cambria Math&quot;/&gt;&lt;wx:font wx:val=&quot;Cambria Math&quot;/&gt;&lt;w:i/&gt;&lt;w:noProof/&gt;&lt;w:sz w:val=&quot;32&quot;/&gt;&lt;w:sz-cs w:val=&quot;32&quot;/&gt;&lt;/w:rPr&gt;&lt;m:t&gt;e&lt;/m:t&gt;&lt;/m:r&gt;&lt;/m:e&gt;&lt;m:sup&gt;&lt;m:r&gt;&lt;w:rPr&gt;&lt;w:rFonts w:ascii=&quot;Cambria Math&quot; w:h-ansi=&quot;Cambria Math&quot;/&gt;&lt;wx:font wx:val=&quot;Cambria Math&quot;/&gt;&lt;w:i/&gt;&lt;w:noProof/&gt;&lt;w:sz w:val=&quot;32&quot;/&gt;&lt;w:sz-cs w:val=&quot;32&quot;/&gt;&lt;/w:rPr&gt;&lt;m:t&gt;x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982270">
        <w:rPr>
          <w:noProof/>
          <w:sz w:val="32"/>
          <w:szCs w:val="32"/>
        </w:rPr>
        <w:instrText xml:space="preserve"> </w:instrText>
      </w:r>
      <w:r w:rsidRPr="00982270">
        <w:rPr>
          <w:noProof/>
          <w:sz w:val="32"/>
          <w:szCs w:val="32"/>
        </w:rPr>
        <w:fldChar w:fldCharType="separate"/>
      </w:r>
      <w:r w:rsidRPr="00982270">
        <w:pict>
          <v:shape id="_x0000_i1029" type="#_x0000_t75" style="width:88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4210B&quot;/&gt;&lt;wsp:rsid wsp:val=&quot;004C1384&quot;/&gt;&lt;wsp:rsid wsp:val=&quot;004C5BD6&quot;/&gt;&lt;wsp:rsid wsp:val=&quot;00791218&quot;/&gt;&lt;wsp:rsid wsp:val=&quot;007A48EC&quot;/&gt;&lt;wsp:rsid wsp:val=&quot;00905F19&quot;/&gt;&lt;wsp:rsid wsp:val=&quot;00982270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4C5BD6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f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x&lt;/m:t&gt;&lt;/m:r&gt;&lt;/m:e&gt;&lt;/m:d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lnx-x&lt;/m:t&gt;&lt;/m:r&gt;&lt;/m:num&gt;&lt;m:den&gt;&lt;m:sSup&gt;&lt;m:sSup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sSupPr&gt;&lt;m:e&gt;&lt;m:r&gt;&lt;w:rPr&gt;&lt;w:rFonts w:ascii=&quot;Cambria Math&quot; w:h-ansi=&quot;Cambria Math&quot;/&gt;&lt;wx:font wx:val=&quot;Cambria Math&quot;/&gt;&lt;w:i/&gt;&lt;w:noProof/&gt;&lt;w:sz w:val=&quot;32&quot;/&gt;&lt;w:sz-cs w:val=&quot;32&quot;/&gt;&lt;/w:rPr&gt;&lt;m:t&gt;e&lt;/m:t&gt;&lt;/m:r&gt;&lt;/m:e&gt;&lt;m:sup&gt;&lt;m:r&gt;&lt;w:rPr&gt;&lt;w:rFonts w:ascii=&quot;Cambria Math&quot; w:h-ansi=&quot;Cambria Math&quot;/&gt;&lt;wx:font wx:val=&quot;Cambria Math&quot;/&gt;&lt;w:i/&gt;&lt;w:noProof/&gt;&lt;w:sz w:val=&quot;32&quot;/&gt;&lt;w:sz-cs w:val=&quot;32&quot;/&gt;&lt;/w:rPr&gt;&lt;m:t&gt;x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982270">
        <w:rPr>
          <w:noProof/>
          <w:sz w:val="32"/>
          <w:szCs w:val="32"/>
        </w:rPr>
        <w:fldChar w:fldCharType="end"/>
      </w:r>
      <w:r w:rsidRPr="009E5540">
        <w:rPr>
          <w:noProof/>
          <w:sz w:val="32"/>
          <w:szCs w:val="32"/>
        </w:rPr>
        <w:t xml:space="preserve">   </w:t>
      </w:r>
    </w:p>
    <w:p w:rsidR="00EF2324" w:rsidRPr="009E5540" w:rsidRDefault="00EF2324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>Ζητούμενο:</w:t>
      </w:r>
      <w:r w:rsidRPr="009E554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</w:t>
      </w:r>
      <w:r w:rsidRPr="00982270">
        <w:rPr>
          <w:noProof/>
          <w:sz w:val="32"/>
          <w:szCs w:val="32"/>
        </w:rPr>
        <w:fldChar w:fldCharType="begin"/>
      </w:r>
      <w:r w:rsidRPr="00982270">
        <w:rPr>
          <w:noProof/>
          <w:sz w:val="32"/>
          <w:szCs w:val="32"/>
        </w:rPr>
        <w:instrText xml:space="preserve"> QUOTE </w:instrText>
      </w:r>
      <w:r w:rsidRPr="00982270">
        <w:pict>
          <v:shape id="_x0000_i1030" type="#_x0000_t75" style="width:53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4210B&quot;/&gt;&lt;wsp:rsid wsp:val=&quot;003B41F0&quot;/&gt;&lt;wsp:rsid wsp:val=&quot;004C1384&quot;/&gt;&lt;wsp:rsid wsp:val=&quot;00791218&quot;/&gt;&lt;wsp:rsid wsp:val=&quot;007A48EC&quot;/&gt;&lt;wsp:rsid wsp:val=&quot;00905F19&quot;/&gt;&lt;wsp:rsid wsp:val=&quot;00982270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3B41F0&quot;&gt;&lt;m:oMathPara&gt;&lt;m:oMath&gt;&lt;m:func&gt;&lt;m:func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funcPr&gt;&lt;m:fName&gt;&lt;m:limLow&gt;&lt;m:limLow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noProof/&gt;&lt;w:sz w:val=&quot;32&quot;/&gt;&lt;w:sz-cs w:val=&quot;32&quot;/&gt;&lt;/w:rPr&gt;&lt;m:t&gt;lim&lt;/m:t&gt;&lt;/m:r&gt;&lt;/m:e&gt;&lt;m:lim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xâ†’&lt;/m:t&gt;&lt;/m:r&gt;&lt;m:sSup&gt;&lt;m:sSup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0&lt;/m:t&gt;&lt;/m:r&gt;&lt;/m:e&gt;&lt;m:sup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+&lt;/m:t&gt;&lt;/m:r&gt;&lt;/m:sup&gt;&lt;/m:sSup&gt;&lt;/m:lim&gt;&lt;/m:limLow&gt;&lt;/m:fName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K&lt;/m:t&gt;&lt;/m:r&gt;&lt;m:d&gt;&lt;m:d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dPr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x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982270">
        <w:rPr>
          <w:noProof/>
          <w:sz w:val="32"/>
          <w:szCs w:val="32"/>
        </w:rPr>
        <w:instrText xml:space="preserve"> </w:instrText>
      </w:r>
      <w:r w:rsidRPr="00982270">
        <w:rPr>
          <w:noProof/>
          <w:sz w:val="32"/>
          <w:szCs w:val="32"/>
        </w:rPr>
        <w:fldChar w:fldCharType="separate"/>
      </w:r>
      <w:r w:rsidRPr="00982270">
        <w:pict>
          <v:shape id="_x0000_i1031" type="#_x0000_t75" style="width:53.2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91218&quot;/&gt;&lt;wsp:rsid wsp:val=&quot;001218F5&quot;/&gt;&lt;wsp:rsid wsp:val=&quot;0024210B&quot;/&gt;&lt;wsp:rsid wsp:val=&quot;003B41F0&quot;/&gt;&lt;wsp:rsid wsp:val=&quot;004C1384&quot;/&gt;&lt;wsp:rsid wsp:val=&quot;00791218&quot;/&gt;&lt;wsp:rsid wsp:val=&quot;007A48EC&quot;/&gt;&lt;wsp:rsid wsp:val=&quot;00905F19&quot;/&gt;&lt;wsp:rsid wsp:val=&quot;00982270&quot;/&gt;&lt;wsp:rsid wsp:val=&quot;009C6648&quot;/&gt;&lt;wsp:rsid wsp:val=&quot;009E5540&quot;/&gt;&lt;wsp:rsid wsp:val=&quot;009E7E55&quot;/&gt;&lt;wsp:rsid wsp:val=&quot;00BD7ED4&quot;/&gt;&lt;wsp:rsid wsp:val=&quot;00D23B05&quot;/&gt;&lt;/wsp:rsids&gt;&lt;/w:docPr&gt;&lt;w:body&gt;&lt;w:p wsp:rsidR=&quot;00000000&quot; wsp:rsidRDefault=&quot;003B41F0&quot;&gt;&lt;m:oMathPara&gt;&lt;m:oMath&gt;&lt;m:func&gt;&lt;m:func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funcPr&gt;&lt;m:fName&gt;&lt;m:limLow&gt;&lt;m:limLow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noProof/&gt;&lt;w:sz w:val=&quot;32&quot;/&gt;&lt;w:sz-cs w:val=&quot;32&quot;/&gt;&lt;/w:rPr&gt;&lt;m:t&gt;lim&lt;/m:t&gt;&lt;/m:r&gt;&lt;/m:e&gt;&lt;m:lim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xâ†’&lt;/m:t&gt;&lt;/m:r&gt;&lt;m:sSup&gt;&lt;m:sSup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0&lt;/m:t&gt;&lt;/m:r&gt;&lt;/m:e&gt;&lt;m:sup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+&lt;/m:t&gt;&lt;/m:r&gt;&lt;/m:sup&gt;&lt;/m:sSup&gt;&lt;/m:lim&gt;&lt;/m:limLow&gt;&lt;/m:fName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K&lt;/m:t&gt;&lt;/m:r&gt;&lt;m:d&gt;&lt;m:dPr&gt;&lt;m:ctrlP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/m:ctrlPr&gt;&lt;/m:dPr&gt;&lt;m:e&gt;&lt;m:r&gt;&lt;w:rPr&gt;&lt;w:rFonts w:ascii=&quot;Cambria Math&quot; w:fareast=&quot;Times New Roman&quot; w:h-ansi=&quot;Cambria Math&quot;/&gt;&lt;wx:font wx:val=&quot;Cambria Math&quot;/&gt;&lt;w:i/&gt;&lt;w:noProof/&gt;&lt;w:sz w:val=&quot;32&quot;/&gt;&lt;w:sz-cs w:val=&quot;32&quot;/&gt;&lt;/w:rPr&gt;&lt;m:t&gt;x&lt;/m:t&gt;&lt;/m:r&gt;&lt;/m:e&gt;&lt;/m:d&gt;&lt;/m:e&gt;&lt;/m:func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982270">
        <w:rPr>
          <w:noProof/>
          <w:sz w:val="32"/>
          <w:szCs w:val="32"/>
        </w:rPr>
        <w:fldChar w:fldCharType="end"/>
      </w:r>
    </w:p>
    <w:p w:rsidR="00EF2324" w:rsidRPr="009E5540" w:rsidRDefault="00EF2324">
      <w:pPr>
        <w:rPr>
          <w:sz w:val="32"/>
          <w:szCs w:val="32"/>
        </w:rPr>
      </w:pPr>
      <w:r w:rsidRPr="009E5540">
        <w:rPr>
          <w:sz w:val="32"/>
          <w:szCs w:val="32"/>
        </w:rPr>
        <w:t>ΘΕΜΑ Δ2.</w:t>
      </w:r>
    </w:p>
    <w:p w:rsidR="00EF2324" w:rsidRPr="009E5540" w:rsidRDefault="00EF2324">
      <w:pPr>
        <w:rPr>
          <w:sz w:val="32"/>
          <w:szCs w:val="32"/>
        </w:rPr>
      </w:pPr>
      <w:r w:rsidRPr="009E5540">
        <w:rPr>
          <w:sz w:val="32"/>
          <w:szCs w:val="32"/>
        </w:rPr>
        <w:t xml:space="preserve">Μία άλλη προσέγγιση της εύρεσης του ορίου της ζητούμενης συνάρτησης με λογισμικό </w:t>
      </w:r>
      <w:r w:rsidRPr="009E5540">
        <w:rPr>
          <w:sz w:val="32"/>
          <w:szCs w:val="32"/>
          <w:lang w:val="en-US"/>
        </w:rPr>
        <w:t>Geogebra</w:t>
      </w:r>
      <w:r w:rsidRPr="009E5540">
        <w:rPr>
          <w:sz w:val="32"/>
          <w:szCs w:val="32"/>
        </w:rPr>
        <w:t xml:space="preserve">. Παρατηρούμε ότι καθώς το </w:t>
      </w:r>
      <w:r w:rsidRPr="009E5540">
        <w:rPr>
          <w:sz w:val="32"/>
          <w:szCs w:val="32"/>
          <w:lang w:val="en-US"/>
        </w:rPr>
        <w:t>x</w:t>
      </w:r>
      <w:r w:rsidRPr="009E5540">
        <w:rPr>
          <w:sz w:val="32"/>
          <w:szCs w:val="32"/>
        </w:rPr>
        <w:t xml:space="preserve"> τείνει στο μηδέν από δεξιά οι τιμές της </w:t>
      </w:r>
      <w:r w:rsidRPr="009E5540">
        <w:rPr>
          <w:sz w:val="32"/>
          <w:szCs w:val="32"/>
          <w:lang w:val="en-US"/>
        </w:rPr>
        <w:t>f</w:t>
      </w:r>
      <w:r w:rsidRPr="009E5540">
        <w:rPr>
          <w:sz w:val="32"/>
          <w:szCs w:val="32"/>
        </w:rPr>
        <w:t xml:space="preserve"> τείνουν στο 0 ! </w:t>
      </w:r>
    </w:p>
    <w:p w:rsidR="00EF2324" w:rsidRDefault="00EF2324">
      <w:pPr>
        <w:rPr>
          <w:i/>
          <w:sz w:val="32"/>
          <w:szCs w:val="32"/>
          <w:lang w:val="en-US"/>
        </w:rPr>
      </w:pPr>
      <w:r w:rsidRPr="009E5540">
        <w:rPr>
          <w:i/>
          <w:sz w:val="32"/>
          <w:szCs w:val="32"/>
        </w:rPr>
        <w:t>Ίσως μελλοντικά οι μαθητές να έχουν την δυνατότητα της χρήσης των νέων τεχνολογιών και σε εξετάσεις αυτού του επιπέδου ώστε να ελέγχεται όχι μόνο η μεθοδολογική τους ικανότητα αλλά και η διαισθητική…</w:t>
      </w:r>
    </w:p>
    <w:p w:rsidR="00EF2324" w:rsidRDefault="00EF2324" w:rsidP="001218F5">
      <w:pPr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Με εκτίμηση,</w:t>
      </w:r>
    </w:p>
    <w:p w:rsidR="00EF2324" w:rsidRPr="001218F5" w:rsidRDefault="00EF2324" w:rsidP="001218F5">
      <w:pPr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Μπούτης Μιχάλης</w:t>
      </w:r>
    </w:p>
    <w:sectPr w:rsidR="00EF2324" w:rsidRPr="001218F5" w:rsidSect="009E7E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218"/>
    <w:rsid w:val="001218F5"/>
    <w:rsid w:val="0024210B"/>
    <w:rsid w:val="004C1384"/>
    <w:rsid w:val="004D5349"/>
    <w:rsid w:val="00790B6A"/>
    <w:rsid w:val="00791218"/>
    <w:rsid w:val="007A48EC"/>
    <w:rsid w:val="00905F19"/>
    <w:rsid w:val="00982270"/>
    <w:rsid w:val="009C6648"/>
    <w:rsid w:val="009E5540"/>
    <w:rsid w:val="009E7E55"/>
    <w:rsid w:val="00BD7ED4"/>
    <w:rsid w:val="00D23B05"/>
    <w:rsid w:val="00EF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="Calibri" w:hAnsi="Garamond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55"/>
    <w:pPr>
      <w:spacing w:after="200" w:line="276" w:lineRule="auto"/>
    </w:pPr>
    <w:rPr>
      <w:sz w:val="24"/>
      <w:szCs w:val="24"/>
      <w:lang w:val="el-G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21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A48EC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66</Words>
  <Characters>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ΜΑΣΑΡΗ</dc:creator>
  <cp:keywords/>
  <dc:description/>
  <cp:lastModifiedBy>DONKEY</cp:lastModifiedBy>
  <cp:revision>2</cp:revision>
  <dcterms:created xsi:type="dcterms:W3CDTF">2012-06-03T14:13:00Z</dcterms:created>
  <dcterms:modified xsi:type="dcterms:W3CDTF">2012-06-03T14:13:00Z</dcterms:modified>
</cp:coreProperties>
</file>